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33" w:rsidRPr="00FF6D36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ADI SOYADI: …………………………………………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… / … / 2015</w:t>
      </w: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SINIF / NO :  6 - … / ……….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PUANI</w:t>
      </w:r>
      <w:r>
        <w:rPr>
          <w:rFonts w:ascii="Times New Roman" w:hAnsi="Times New Roman" w:cs="Times New Roman"/>
          <w:sz w:val="24"/>
          <w:szCs w:val="24"/>
        </w:rPr>
        <w:t>: ……………</w:t>
      </w:r>
    </w:p>
    <w:p w:rsidR="00775F33" w:rsidRDefault="00775F33" w:rsidP="00037C4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MATEMATİK DERSİ 2. DÖNEM 1. YAZILI SORULARIDIR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  <w:sectPr w:rsidR="00775F33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283.65pt;margin-top:13.4pt;width:262.5pt;height:71.25pt;z-index:-251662848;visibility:visible">
            <v:imagedata r:id="rId5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D032D">
        <w:rPr>
          <w:rFonts w:ascii="Times New Roman" w:hAnsi="Times New Roman" w:cs="Times New Roman"/>
          <w:b/>
          <w:bCs/>
          <w:sz w:val="24"/>
          <w:szCs w:val="24"/>
        </w:rPr>
        <w:t>1-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cümlelere karşılık gelenifadeleri tam sayılarla yazınız.</w:t>
      </w:r>
    </w:p>
    <w:p w:rsidR="00775F33" w:rsidRPr="006D032D" w:rsidRDefault="00775F33" w:rsidP="00037C4E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 xml:space="preserve">25 TL </w:t>
      </w:r>
      <w:r>
        <w:rPr>
          <w:rFonts w:ascii="Times New Roman" w:hAnsi="Times New Roman" w:cs="Times New Roman"/>
          <w:sz w:val="24"/>
          <w:szCs w:val="24"/>
        </w:rPr>
        <w:t>alacak                              ( …….. )</w:t>
      </w:r>
    </w:p>
    <w:p w:rsidR="00775F33" w:rsidRPr="006D032D" w:rsidRDefault="00775F33" w:rsidP="00037C4E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6D032D">
        <w:rPr>
          <w:rFonts w:ascii="Times New Roman" w:hAnsi="Times New Roman" w:cs="Times New Roman"/>
          <w:sz w:val="24"/>
          <w:szCs w:val="24"/>
        </w:rPr>
        <w:t>0m yükseklikte</w:t>
      </w:r>
      <w:r>
        <w:rPr>
          <w:rFonts w:ascii="Times New Roman" w:hAnsi="Times New Roman" w:cs="Times New Roman"/>
          <w:sz w:val="24"/>
          <w:szCs w:val="24"/>
        </w:rPr>
        <w:t>ki uçak           ( …….. )</w:t>
      </w:r>
    </w:p>
    <w:p w:rsidR="00775F33" w:rsidRDefault="00775F33" w:rsidP="00037C4E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Yeryüzü                                     ( …….. )</w:t>
      </w:r>
    </w:p>
    <w:p w:rsidR="00775F33" w:rsidRDefault="00775F33" w:rsidP="00037C4E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0’ın altında 5 derece                  ( ……..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8B6EEC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5" type="#_x0000_t75" style="width:261pt;height:67.5pt;visibility:visible">
            <v:imagedata r:id="rId6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Yukarıdaki ifadenin işlemini yazınız.                    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 ………………………………….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7" type="#_x0000_t5" style="position:absolute;margin-left:185.4pt;margin-top:.7pt;width:8.25pt;height:8.25pt;z-index:251649536;visibility:visible;v-text-anchor:middle" fillcolor="#bfbfbf"/>
        </w:pict>
      </w:r>
      <w:r>
        <w:rPr>
          <w:noProof/>
          <w:lang w:eastAsia="tr-TR"/>
        </w:rPr>
        <w:pict>
          <v:shape id="İkizkenar Üçgen 1" o:spid="_x0000_s1028" type="#_x0000_t5" style="position:absolute;margin-left:75.9pt;margin-top:-.05pt;width:8.25pt;height:8.25pt;z-index:251648512;visibility:visible;v-text-anchor:middle" fillcolor="#bfbfbf"/>
        </w:pict>
      </w:r>
      <w:r w:rsidRPr="00FF6D36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– 72&lt;&lt; –68  sıralamasında    yerine yazılabilecek en büyük tam sayı kaçtır? ( …….. )</w:t>
      </w: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4-</w:t>
      </w:r>
      <w:r>
        <w:rPr>
          <w:rFonts w:ascii="Times New Roman" w:hAnsi="Times New Roman" w:cs="Times New Roman"/>
          <w:b/>
          <w:bCs/>
          <w:sz w:val="24"/>
          <w:szCs w:val="24"/>
        </w:rPr>
        <w:t>Sayma pulları ile verilen ifadenin işlemini yapınız.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8" o:spid="_x0000_s1029" type="#_x0000_t75" style="position:absolute;margin-left:.15pt;margin-top:.1pt;width:261.9pt;height:96pt;z-index:-251649536;visibility:visible">
            <v:imagedata r:id="rId7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 ………………………………….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30" type="#_x0000_t75" style="position:absolute;margin-left:9.9pt;margin-top:4.35pt;width:245.25pt;height:140.25pt;z-index:-251665920;visibility:visible">
            <v:imagedata r:id="rId8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5-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6D7F58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A           B              C             D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6D7F58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E           F              G             H</w:t>
      </w:r>
    </w:p>
    <w:p w:rsidR="00775F33" w:rsidRPr="006D7F58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Pr="006D7F58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K             L                           M</w:t>
      </w:r>
    </w:p>
    <w:p w:rsidR="00775F33" w:rsidRPr="006D7F58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Pr="006D7F58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N             P            RS                       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 verilen toplama tablosuna göre;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G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 = 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5" o:spid="_x0000_s1031" type="#_x0000_t75" style="position:absolute;margin-left:14.4pt;margin-top:10.15pt;width:248.25pt;height:17.25pt;z-index:-251658752;visibility:visible">
            <v:imagedata r:id="rId9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6-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Eşitliğinde    </w:t>
      </w:r>
      <w:r>
        <w:rPr>
          <w:noProof/>
          <w:lang w:eastAsia="tr-TR"/>
        </w:rPr>
        <w:pict>
          <v:shape id="Resim 9" o:spid="_x0000_s1032" type="#_x0000_t75" style="position:absolute;margin-left:57.9pt;margin-top:.15pt;width:14.25pt;height:15.75pt;z-index:-251664896;visibility:visible;mso-position-horizontal-relative:text;mso-position-vertical-relative:text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yerine yazılması gereken sayı kaçtır?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0" o:spid="_x0000_s1033" type="#_x0000_t75" style="position:absolute;margin-left:39.9pt;margin-top:.3pt;width:14.25pt;height:15.75pt;z-index:-251663872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=    ……..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354B9" w:rsidRDefault="00775F33" w:rsidP="00037C4E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F354B9">
        <w:rPr>
          <w:rFonts w:ascii="Times New Roman" w:hAnsi="Times New Roman" w:cs="Times New Roman"/>
          <w:sz w:val="24"/>
          <w:szCs w:val="24"/>
        </w:rPr>
        <w:t>7,8 ve 9. soruları yukarıdaki kürdanlardan oluşturulmuş örüntüye göre cevaplayınız.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Örüntünün kuralını yazınız.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8-</w:t>
      </w:r>
      <w:r>
        <w:rPr>
          <w:rFonts w:ascii="Times New Roman" w:hAnsi="Times New Roman" w:cs="Times New Roman"/>
          <w:b/>
          <w:bCs/>
          <w:sz w:val="24"/>
          <w:szCs w:val="24"/>
        </w:rPr>
        <w:t>61. adımda kaç kürdan vardır?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9-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Kaçıncı adımda 101 tane kürdan vardır?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6" o:spid="_x0000_s1034" type="#_x0000_t75" style="position:absolute;margin-left:25.65pt;margin-top:.25pt;width:176.25pt;height:23.25pt;z-index:-251657728;visibility:visible">
            <v:imagedata r:id="rId11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3" o:spid="_x0000_s1035" type="#_x0000_t75" style="position:absolute;margin-left:71.4pt;margin-top:1.9pt;width:68.25pt;height:30pt;z-index:-251661824;visibility:visible">
            <v:imagedata r:id="rId12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Yukarıda                         ile modellenen cebirsel ifadeyi yazınız.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5" o:spid="_x0000_s1036" type="#_x0000_t75" style="position:absolute;margin-left:18.9pt;margin-top:11.65pt;width:139.5pt;height:22.5pt;z-index:-251656704;visibility:visible">
            <v:imagedata r:id="rId13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11-</w:t>
      </w:r>
      <w:r>
        <w:rPr>
          <w:rFonts w:ascii="Times New Roman" w:hAnsi="Times New Roman" w:cs="Times New Roman"/>
          <w:b/>
          <w:bCs/>
          <w:sz w:val="24"/>
          <w:szCs w:val="24"/>
        </w:rPr>
        <w:t>=  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8" o:spid="_x0000_s1037" type="#_x0000_t75" style="position:absolute;margin-left:116.4pt;margin-top:7.9pt;width:62.25pt;height:22.5pt;z-index:-251650560;visibility:visible">
            <v:imagedata r:id="rId14" o:title=""/>
          </v:shape>
        </w:pict>
      </w:r>
      <w:r>
        <w:rPr>
          <w:noProof/>
          <w:lang w:eastAsia="tr-TR"/>
        </w:rPr>
        <w:pict>
          <v:shape id="Resim 27" o:spid="_x0000_s1038" type="#_x0000_t75" style="position:absolute;margin-left:18.9pt;margin-top:7.9pt;width:91.5pt;height:22.5pt;z-index:-251651584;visibility:visible">
            <v:imagedata r:id="rId15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12-</w:t>
      </w:r>
      <w:r>
        <w:rPr>
          <w:rFonts w:ascii="Times New Roman" w:hAnsi="Times New Roman" w:cs="Times New Roman"/>
          <w:sz w:val="24"/>
          <w:szCs w:val="24"/>
        </w:rPr>
        <w:t>olmak üzere, aşağıda modelin matematik cümlesini yazınız.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1" o:spid="_x0000_s1039" type="#_x0000_t75" style="position:absolute;margin-left:153.15pt;margin-top:6.25pt;width:25.5pt;height:41.25pt;z-index:-251652608;visibility:visible">
            <v:imagedata r:id="rId16" o:title=""/>
          </v:shape>
        </w:pict>
      </w:r>
      <w:r>
        <w:rPr>
          <w:noProof/>
          <w:lang w:eastAsia="tr-TR"/>
        </w:rPr>
        <w:pict>
          <v:shape id="Resim 20" o:spid="_x0000_s1040" type="#_x0000_t75" style="position:absolute;margin-left:127.65pt;margin-top:6.25pt;width:25.5pt;height:41.25pt;z-index:-251653632;visibility:visible">
            <v:imagedata r:id="rId16" o:title=""/>
          </v:shape>
        </w:pict>
      </w:r>
      <w:r>
        <w:rPr>
          <w:noProof/>
          <w:lang w:eastAsia="tr-TR"/>
        </w:rPr>
        <w:pict>
          <v:shape id="Resim 17" o:spid="_x0000_s1041" type="#_x0000_t75" style="position:absolute;margin-left:66.15pt;margin-top:6.25pt;width:61.5pt;height:41.25pt;z-index:-251654656;visibility:visible">
            <v:imagedata r:id="rId17" o:title=""/>
          </v:shape>
        </w:pict>
      </w:r>
      <w:r>
        <w:rPr>
          <w:noProof/>
          <w:lang w:eastAsia="tr-TR"/>
        </w:rPr>
        <w:pict>
          <v:shape id="Resim 16" o:spid="_x0000_s1042" type="#_x0000_t75" style="position:absolute;margin-left:.15pt;margin-top:6.25pt;width:61.5pt;height:41.25pt;z-index:-251655680;visibility:visible">
            <v:imagedata r:id="rId17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E151D4">
        <w:rPr>
          <w:rFonts w:ascii="Times New Roman" w:hAnsi="Times New Roman" w:cs="Times New Roman"/>
          <w:sz w:val="24"/>
          <w:szCs w:val="24"/>
        </w:rPr>
        <w:t>Ayça’nın parası, kardeşi Erkan’ın parasın</w:t>
      </w:r>
      <w:r>
        <w:rPr>
          <w:rFonts w:ascii="Times New Roman" w:hAnsi="Times New Roman" w:cs="Times New Roman"/>
          <w:sz w:val="24"/>
          <w:szCs w:val="24"/>
        </w:rPr>
        <w:t>ın 2 katından</w:t>
      </w:r>
      <w:r w:rsidRPr="00E151D4">
        <w:rPr>
          <w:rFonts w:ascii="Times New Roman" w:hAnsi="Times New Roman" w:cs="Times New Roman"/>
          <w:sz w:val="24"/>
          <w:szCs w:val="24"/>
        </w:rPr>
        <w:t xml:space="preserve"> 15 TL </w:t>
      </w:r>
      <w:r>
        <w:rPr>
          <w:rFonts w:ascii="Times New Roman" w:hAnsi="Times New Roman" w:cs="Times New Roman"/>
          <w:sz w:val="24"/>
          <w:szCs w:val="24"/>
        </w:rPr>
        <w:t>eksiktir</w:t>
      </w:r>
      <w:r w:rsidRPr="00E151D4">
        <w:rPr>
          <w:rFonts w:ascii="Times New Roman" w:hAnsi="Times New Roman" w:cs="Times New Roman"/>
          <w:sz w:val="24"/>
          <w:szCs w:val="24"/>
        </w:rPr>
        <w:t>. Bu ifadeye uygun cebirsel ifadeyi yazınız.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sz w:val="24"/>
          <w:szCs w:val="24"/>
        </w:rPr>
        <w:t>– 7 ile  +4 arasında kaç tane tam sayı vardır?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12           B) 11         C) 10           D) 9</w:t>
      </w: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b/>
          <w:bCs/>
          <w:sz w:val="24"/>
          <w:szCs w:val="24"/>
        </w:rPr>
        <w:t>2x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+ 2 </w:t>
      </w:r>
      <w:r w:rsidRPr="00E151D4">
        <w:rPr>
          <w:rFonts w:ascii="Times New Roman" w:hAnsi="Times New Roman" w:cs="Times New Roman"/>
          <w:sz w:val="24"/>
          <w:szCs w:val="24"/>
        </w:rPr>
        <w:t>cebirsel ifadesinin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x= 3</w:t>
      </w:r>
      <w:r w:rsidRPr="00E151D4">
        <w:rPr>
          <w:rFonts w:ascii="Times New Roman" w:hAnsi="Times New Roman" w:cs="Times New Roman"/>
          <w:sz w:val="24"/>
          <w:szCs w:val="24"/>
        </w:rPr>
        <w:t xml:space="preserve"> için değerini nedir?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14          B) 20        C) 25           D) 29</w:t>
      </w: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16-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“Bir sayının yarısının 3eksiği” </w:t>
      </w:r>
      <w:r>
        <w:rPr>
          <w:rFonts w:ascii="Times New Roman" w:hAnsi="Times New Roman" w:cs="Times New Roman"/>
          <w:sz w:val="24"/>
          <w:szCs w:val="24"/>
        </w:rPr>
        <w:t>ifadesi aşağıdakilerden hangisidir?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x – 5 : 2 + 3           B) 2x – 3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</w:t>
      </w:r>
      <w:r w:rsidRPr="008B6EEC">
        <w:rPr>
          <w:rFonts w:ascii="Times New Roman" w:hAnsi="Times New Roman" w:cs="Times New Roman"/>
          <w:sz w:val="24"/>
          <w:szCs w:val="24"/>
        </w:rPr>
        <w:fldChar w:fldCharType="begin"/>
      </w:r>
      <w:r w:rsidRPr="008B6EEC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8B6EEC">
        <w:pict>
          <v:shape id="_x0000_i1026" type="#_x0000_t75" style="width:9.75pt;height:23.25pt">
            <v:imagedata r:id="rId18" o:title="" chromakey="white"/>
          </v:shape>
        </w:pict>
      </w:r>
      <w:r w:rsidRPr="008B6EEC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8B6EEC">
        <w:rPr>
          <w:rFonts w:ascii="Times New Roman" w:hAnsi="Times New Roman" w:cs="Times New Roman"/>
          <w:sz w:val="24"/>
          <w:szCs w:val="24"/>
        </w:rPr>
        <w:fldChar w:fldCharType="separate"/>
      </w:r>
      <w:r w:rsidRPr="008B6EEC">
        <w:pict>
          <v:shape id="_x0000_i1027" type="#_x0000_t75" style="width:9.75pt;height:23.25pt">
            <v:imagedata r:id="rId18" o:title="" chromakey="white"/>
          </v:shape>
        </w:pict>
      </w:r>
      <w:r w:rsidRPr="008B6EEC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+ 3                    D) </w:t>
      </w:r>
      <w:r w:rsidRPr="008B6EEC">
        <w:rPr>
          <w:rFonts w:ascii="Times New Roman" w:hAnsi="Times New Roman" w:cs="Times New Roman"/>
          <w:sz w:val="24"/>
          <w:szCs w:val="24"/>
        </w:rPr>
        <w:fldChar w:fldCharType="begin"/>
      </w:r>
      <w:r w:rsidRPr="008B6EEC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8B6EEC">
        <w:pict>
          <v:shape id="_x0000_i1028" type="#_x0000_t75" style="width:9.75pt;height:23.25pt">
            <v:imagedata r:id="rId18" o:title="" chromakey="white"/>
          </v:shape>
        </w:pict>
      </w:r>
      <w:r w:rsidRPr="008B6EEC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8B6EEC">
        <w:rPr>
          <w:rFonts w:ascii="Times New Roman" w:hAnsi="Times New Roman" w:cs="Times New Roman"/>
          <w:sz w:val="24"/>
          <w:szCs w:val="24"/>
        </w:rPr>
        <w:fldChar w:fldCharType="separate"/>
      </w:r>
      <w:r w:rsidRPr="008B6EEC">
        <w:pict>
          <v:shape id="_x0000_i1029" type="#_x0000_t75" style="width:9.75pt;height:23.25pt">
            <v:imagedata r:id="rId18" o:title="" chromakey="white"/>
          </v:shape>
        </w:pict>
      </w:r>
      <w:r w:rsidRPr="008B6EEC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– 3</w:t>
      </w:r>
    </w:p>
    <w:p w:rsidR="00775F33" w:rsidRPr="00487F34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b/>
          <w:bCs/>
          <w:sz w:val="24"/>
          <w:szCs w:val="24"/>
        </w:rPr>
        <w:t>3m + n – 8 ifadesinde kaç terim vardır?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4          B) 3        C) 2           D) 1</w:t>
      </w:r>
      <w:bookmarkStart w:id="0" w:name="_GoBack"/>
      <w:bookmarkEnd w:id="0"/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3" o:spid="_x0000_s1043" type="#_x0000_t75" style="position:absolute;margin-left:20.4pt;margin-top:9.7pt;width:170.25pt;height:18pt;z-index:-251660800;visibility:visible">
            <v:imagedata r:id="rId19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ifadesinin sonucu aşağıdakilerden hangisidir?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B6EEC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30" type="#_x0000_t75" style="width:110.25pt;height:39pt;visibility:visible">
            <v:imagedata r:id="rId20" o:title=""/>
          </v:shape>
        </w:pict>
      </w:r>
      <w:r w:rsidRPr="008B6EEC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5" o:spid="_x0000_i1031" type="#_x0000_t75" style="width:101.25pt;height:39.75pt;visibility:visible">
            <v:imagedata r:id="rId21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1048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268"/>
      </w:tblGrid>
      <w:tr w:rsidR="00775F33" w:rsidRPr="008B6EEC">
        <w:trPr>
          <w:trHeight w:val="288"/>
        </w:trPr>
        <w:tc>
          <w:tcPr>
            <w:tcW w:w="16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22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sz w:val="24"/>
                <w:szCs w:val="24"/>
              </w:rPr>
              <w:t>3 saat 45 dakika</w:t>
            </w:r>
          </w:p>
        </w:tc>
      </w:tr>
      <w:tr w:rsidR="00775F33" w:rsidRPr="008B6EEC">
        <w:trPr>
          <w:trHeight w:val="288"/>
        </w:trPr>
        <w:tc>
          <w:tcPr>
            <w:tcW w:w="16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Salı </w:t>
            </w:r>
          </w:p>
        </w:tc>
        <w:tc>
          <w:tcPr>
            <w:tcW w:w="22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sz w:val="24"/>
                <w:szCs w:val="24"/>
              </w:rPr>
              <w:t>3 saat 15 dakika</w:t>
            </w:r>
          </w:p>
        </w:tc>
      </w:tr>
      <w:tr w:rsidR="00775F33" w:rsidRPr="008B6EEC">
        <w:trPr>
          <w:trHeight w:val="288"/>
        </w:trPr>
        <w:tc>
          <w:tcPr>
            <w:tcW w:w="16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22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sz w:val="24"/>
                <w:szCs w:val="24"/>
              </w:rPr>
              <w:t>1 saat 50 dakika</w:t>
            </w:r>
          </w:p>
        </w:tc>
      </w:tr>
      <w:tr w:rsidR="00775F33" w:rsidRPr="008B6EEC">
        <w:trPr>
          <w:trHeight w:val="304"/>
        </w:trPr>
        <w:tc>
          <w:tcPr>
            <w:tcW w:w="16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2268" w:type="dxa"/>
          </w:tcPr>
          <w:p w:rsidR="00775F33" w:rsidRPr="008B6EEC" w:rsidRDefault="00775F33" w:rsidP="008B6E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B6EEC">
              <w:rPr>
                <w:rFonts w:ascii="Times New Roman" w:hAnsi="Times New Roman" w:cs="Times New Roman"/>
                <w:sz w:val="24"/>
                <w:szCs w:val="24"/>
              </w:rPr>
              <w:t>2 saat 30 dakika</w:t>
            </w:r>
          </w:p>
        </w:tc>
      </w:tr>
    </w:tbl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61314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F61314">
        <w:rPr>
          <w:rFonts w:ascii="Times New Roman" w:hAnsi="Times New Roman" w:cs="Times New Roman"/>
          <w:b/>
          <w:bCs/>
          <w:sz w:val="24"/>
          <w:szCs w:val="24"/>
        </w:rPr>
        <w:t>Azra’nın dört günde ders çalışmaya ayırdığı süreler verilmiştir. Buna göre, Azra’nın ders çalışma aralığı aşağıdakilerden hangisidir?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B)1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61314">
        <w:rPr>
          <w:rFonts w:ascii="Times New Roman" w:hAnsi="Times New Roman" w:cs="Times New Roman"/>
          <w:sz w:val="24"/>
          <w:szCs w:val="24"/>
        </w:rPr>
        <w:t xml:space="preserve"> dakika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D) 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61314">
        <w:rPr>
          <w:rFonts w:ascii="Times New Roman" w:hAnsi="Times New Roman" w:cs="Times New Roman"/>
          <w:sz w:val="24"/>
          <w:szCs w:val="24"/>
        </w:rPr>
        <w:t>5 dakika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Pr="00FF6D36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Beş çocuğun boylarının aritmetik ortalaması 1,52 m dir.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Boyu 1,56m olan bir çocuk gruptan ayrılırsa geriye kalan çocukların boy ortalaması kaç m olur?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1,54         B) 1,53        C) 1,52          D) 1,51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343FE">
        <w:rPr>
          <w:rFonts w:ascii="Times New Roman" w:hAnsi="Times New Roman" w:cs="Times New Roman"/>
          <w:b/>
          <w:bCs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Aşağıdakilerden hangisi yanlıştır?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[(–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(+3)] </w:t>
      </w:r>
      <w:r>
        <w:rPr>
          <w:rFonts w:ascii="Times New Roman" w:hAnsi="Times New Roman" w:cs="Times New Roman"/>
          <w:sz w:val="24"/>
          <w:szCs w:val="24"/>
        </w:rPr>
        <w:t>–[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3)]= </w:t>
      </w:r>
      <w:r>
        <w:rPr>
          <w:rFonts w:ascii="Times New Roman" w:hAnsi="Times New Roman" w:cs="Times New Roman"/>
          <w:sz w:val="24"/>
          <w:szCs w:val="24"/>
        </w:rPr>
        <w:t>–10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[(+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+3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)] +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3)= +</w:t>
      </w:r>
      <w:r w:rsidRPr="0005693A">
        <w:rPr>
          <w:rFonts w:ascii="Times New Roman" w:hAnsi="Times New Roman" w:cs="Times New Roman"/>
          <w:sz w:val="24"/>
          <w:szCs w:val="24"/>
        </w:rPr>
        <w:t>5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1)] </w:t>
      </w:r>
      <w:r>
        <w:rPr>
          <w:rFonts w:ascii="Times New Roman" w:hAnsi="Times New Roman" w:cs="Times New Roman"/>
          <w:sz w:val="24"/>
          <w:szCs w:val="24"/>
        </w:rPr>
        <w:t>–(–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= +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</w:t>
      </w:r>
      <w:r w:rsidRPr="008B6EE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6" o:spid="_x0000_i1032" type="#_x0000_t75" style="width:264.75pt;height:192pt;visibility:visible">
            <v:imagedata r:id="rId22" o:title=""/>
          </v:shape>
        </w:pic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Yukarıda bir okuldaki öğrencilerin 6,7 ve 8. sınıftaki boy ortalamaları verilmiştir.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bCs/>
          <w:sz w:val="24"/>
          <w:szCs w:val="24"/>
          <w:u w:val="single"/>
        </w:rPr>
        <w:t>kesinlikle söylenemez.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Erkek öğrencilerin boy ortalamasında artış gözlenmektedir.        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Erkek öğrenciler 6. ve 7. sınıflarda kızlardan daha kısadır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Kız öğrencilerin 7. sınıftan 8. sınıfa geçerken boy ortalamaları artmıştır.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Erkek öğrencilerin en uzunu 170cm dir.         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 Rakamları farklı iki basamaklı en küçük tam sayı ile rakamları farklı üç basamaklı en küçük pozitif tam sayının toplamı kaçtır?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100         B) 50     C) 1           D) 4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24- Erdem kırtasiyeden tanesi 3.75TL’den 3 tane defter, tanesi 0,6 TL’den birkaç tane kurşun kalem aldı. Erdem aldıklarına 13,65 TL ödediğine göre kaç tane kalem almıştır?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        B) 3      C) 4          D) 5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0" o:spid="_x0000_s1044" type="#_x0000_t75" style="position:absolute;margin-left:126.35pt;margin-top:3pt;width:11.45pt;height:9.75pt;z-index:-251659776;visibility:visible">
            <v:imagedata r:id="rId2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25- </w:t>
      </w:r>
      <w:r w:rsidRPr="00373592">
        <w:rPr>
          <w:rFonts w:ascii="Times New Roman" w:hAnsi="Times New Roman" w:cs="Times New Roman"/>
          <w:b/>
          <w:bCs/>
          <w:sz w:val="24"/>
          <w:szCs w:val="24"/>
        </w:rPr>
        <w:t>[(6,72 . 2,8) +(1,184)]</w:t>
      </w:r>
      <w:r>
        <w:rPr>
          <w:rFonts w:ascii="Times New Roman" w:hAnsi="Times New Roman" w:cs="Times New Roman"/>
          <w:b/>
          <w:bCs/>
          <w:sz w:val="24"/>
          <w:szCs w:val="24"/>
        </w:rPr>
        <w:t>4= ? işleminin sonucu kaçtır?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20       B) 10      C) 5          D) 4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871559">
      <w:pPr>
        <w:shd w:val="clear" w:color="auto" w:fill="FFFFFF"/>
        <w:spacing w:line="285" w:lineRule="atLeast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hyperlink r:id="rId24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 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BAŞARILAR DİLERİM</w:t>
      </w: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F33" w:rsidRDefault="00775F33" w:rsidP="00037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4 puan değerindedir.</w:t>
      </w:r>
    </w:p>
    <w:p w:rsidR="00775F33" w:rsidRPr="00037C4E" w:rsidRDefault="00775F33" w:rsidP="00037C4E"/>
    <w:sectPr w:rsidR="00775F33" w:rsidRPr="00037C4E" w:rsidSect="00FF6D36">
      <w:type w:val="continuous"/>
      <w:pgSz w:w="11906" w:h="16838"/>
      <w:pgMar w:top="568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698"/>
    <w:rsid w:val="00037C4E"/>
    <w:rsid w:val="00054854"/>
    <w:rsid w:val="0005693A"/>
    <w:rsid w:val="00094CB3"/>
    <w:rsid w:val="001164FD"/>
    <w:rsid w:val="00300F51"/>
    <w:rsid w:val="00373592"/>
    <w:rsid w:val="003A2BEF"/>
    <w:rsid w:val="004334A8"/>
    <w:rsid w:val="00481CC2"/>
    <w:rsid w:val="00487F34"/>
    <w:rsid w:val="004C6ACB"/>
    <w:rsid w:val="006D032D"/>
    <w:rsid w:val="006D7F58"/>
    <w:rsid w:val="00711C9C"/>
    <w:rsid w:val="00775F33"/>
    <w:rsid w:val="008201F4"/>
    <w:rsid w:val="00871559"/>
    <w:rsid w:val="008B6EEC"/>
    <w:rsid w:val="00942E4C"/>
    <w:rsid w:val="009D1FE5"/>
    <w:rsid w:val="00AB377A"/>
    <w:rsid w:val="00B343FE"/>
    <w:rsid w:val="00C62698"/>
    <w:rsid w:val="00D025CA"/>
    <w:rsid w:val="00E135E7"/>
    <w:rsid w:val="00E151D4"/>
    <w:rsid w:val="00E703D3"/>
    <w:rsid w:val="00F26FCD"/>
    <w:rsid w:val="00F354B9"/>
    <w:rsid w:val="00F61314"/>
    <w:rsid w:val="00FF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C4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D36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037C4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37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7C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942E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4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613</Words>
  <Characters>3496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edanur</cp:lastModifiedBy>
  <cp:revision>11</cp:revision>
  <cp:lastPrinted>2015-03-24T19:06:00Z</cp:lastPrinted>
  <dcterms:created xsi:type="dcterms:W3CDTF">2015-03-23T14:23:00Z</dcterms:created>
  <dcterms:modified xsi:type="dcterms:W3CDTF">2015-04-01T20:50:00Z</dcterms:modified>
</cp:coreProperties>
</file>